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B87" w:rsidRPr="00516466" w:rsidRDefault="00BF6B87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BF6B87" w:rsidRPr="00516466" w:rsidRDefault="00BF6B87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BF6B87" w:rsidRDefault="00BF6B87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BF6B87" w:rsidRDefault="00BF6B87" w:rsidP="006C0EC4">
      <w:pPr>
        <w:pStyle w:val="Subtitle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BF6B87" w:rsidRPr="00E67781" w:rsidRDefault="00BF6B87" w:rsidP="006F26FC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„АУТОКАР ИЛИЕВ” ЕООД</w:t>
      </w:r>
    </w:p>
    <w:p w:rsidR="00BF6B87" w:rsidRDefault="00BF6B87" w:rsidP="006F26FC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с. Крумово, общ. Родопи</w:t>
      </w:r>
    </w:p>
    <w:p w:rsidR="00BF6B87" w:rsidRDefault="00BF6B87" w:rsidP="006F26FC">
      <w:pPr>
        <w:ind w:right="240"/>
        <w:jc w:val="both"/>
        <w:rPr>
          <w:rFonts w:ascii="Verdana" w:hAnsi="Verdana"/>
          <w:b/>
          <w:lang w:val="bg-BG"/>
        </w:rPr>
      </w:pPr>
    </w:p>
    <w:p w:rsidR="00BF6B87" w:rsidRDefault="00BF6B87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Родопи</w:t>
      </w:r>
    </w:p>
    <w:p w:rsidR="00BF6B87" w:rsidRDefault="00BF6B87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Крумово</w:t>
      </w:r>
    </w:p>
    <w:p w:rsidR="00BF6B87" w:rsidRPr="00E67781" w:rsidRDefault="00BF6B87" w:rsidP="006C0EC4">
      <w:pPr>
        <w:ind w:right="240"/>
        <w:jc w:val="both"/>
        <w:rPr>
          <w:rFonts w:ascii="Verdana" w:hAnsi="Verdana"/>
          <w:b/>
          <w:color w:val="C0C0C0"/>
          <w:lang w:val="ru-RU"/>
        </w:rPr>
      </w:pPr>
      <w:r w:rsidRPr="00E67781">
        <w:rPr>
          <w:rFonts w:ascii="Verdana" w:hAnsi="Verdana"/>
          <w:b/>
          <w:color w:val="C0C0C0"/>
          <w:lang w:val="ru-RU"/>
        </w:rPr>
        <w:t>БД ИБР гр. Пловдив</w:t>
      </w:r>
    </w:p>
    <w:p w:rsidR="00BF6B87" w:rsidRDefault="00BF6B87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BF6B87" w:rsidRPr="00516466" w:rsidRDefault="00BF6B87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BF6B87" w:rsidRPr="008030EF" w:rsidRDefault="00BF6B87" w:rsidP="008030EF">
      <w:pPr>
        <w:ind w:right="282"/>
        <w:jc w:val="both"/>
        <w:rPr>
          <w:rFonts w:ascii="Verdana" w:hAnsi="Verdana"/>
          <w:bCs/>
          <w:lang w:val="ru-RU"/>
        </w:rPr>
      </w:pPr>
      <w:r w:rsidRPr="00E26D9C">
        <w:rPr>
          <w:rFonts w:ascii="Verdana" w:hAnsi="Verdana"/>
          <w:b/>
          <w:lang w:val="ru-RU"/>
        </w:rPr>
        <w:t>Относно</w:t>
      </w:r>
      <w:r w:rsidRPr="00BF1A7F">
        <w:rPr>
          <w:rFonts w:ascii="Verdana" w:hAnsi="Verdana"/>
          <w:b/>
          <w:lang w:val="ru-RU"/>
        </w:rPr>
        <w:t>:</w:t>
      </w:r>
      <w:r w:rsidRPr="00BF1A7F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ОВОС-2</w:t>
      </w:r>
      <w:r w:rsidRPr="00BF1A7F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02</w:t>
      </w:r>
      <w:r w:rsidRPr="00BF1A7F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>01</w:t>
      </w:r>
      <w:r w:rsidRPr="00BF1A7F">
        <w:rPr>
          <w:rFonts w:ascii="Verdana" w:hAnsi="Verdana"/>
          <w:bCs/>
          <w:lang w:val="bg-BG"/>
        </w:rPr>
        <w:t>.201</w:t>
      </w:r>
      <w:r>
        <w:rPr>
          <w:rFonts w:ascii="Verdana" w:hAnsi="Verdana"/>
          <w:bCs/>
          <w:lang w:val="bg-BG"/>
        </w:rPr>
        <w:t>4</w:t>
      </w:r>
      <w:r w:rsidRPr="00BF1A7F">
        <w:rPr>
          <w:rFonts w:ascii="Verdana" w:hAnsi="Verdana"/>
          <w:bCs/>
          <w:lang w:val="bg-BG"/>
        </w:rPr>
        <w:t xml:space="preserve"> г.</w:t>
      </w:r>
      <w:r w:rsidRPr="00BF1A7F">
        <w:rPr>
          <w:rFonts w:ascii="Verdana" w:hAnsi="Verdana"/>
          <w:lang w:val="ru-RU"/>
        </w:rPr>
        <w:t xml:space="preserve">  за инвестиционно предложение</w:t>
      </w:r>
      <w:r w:rsidRPr="00BF1A7F">
        <w:rPr>
          <w:rStyle w:val="BodyTextChar"/>
          <w:rFonts w:ascii="Verdana" w:hAnsi="Verdana"/>
          <w:b/>
        </w:rPr>
        <w:t>:</w:t>
      </w:r>
      <w:r>
        <w:rPr>
          <w:rFonts w:ascii="Verdana" w:hAnsi="Verdana"/>
          <w:b/>
          <w:lang w:val="bg-BG"/>
        </w:rPr>
        <w:t xml:space="preserve"> </w:t>
      </w:r>
      <w:r w:rsidRPr="006F26FC">
        <w:rPr>
          <w:rFonts w:ascii="Verdana" w:hAnsi="Verdana"/>
          <w:b/>
          <w:lang w:val="bg-BG"/>
        </w:rPr>
        <w:t>„</w:t>
      </w:r>
      <w:r w:rsidRPr="008030EF">
        <w:rPr>
          <w:rFonts w:ascii="Verdana" w:hAnsi="Verdana"/>
          <w:b/>
          <w:lang w:val="bg-BG"/>
        </w:rPr>
        <w:t>И</w:t>
      </w:r>
      <w:r>
        <w:rPr>
          <w:rFonts w:ascii="Verdana" w:hAnsi="Verdana"/>
          <w:b/>
          <w:lang w:val="bg-BG"/>
        </w:rPr>
        <w:t xml:space="preserve">зграждане на автокомплекс за разглобяване на ИУМПС и продажба на авточасти“ </w:t>
      </w:r>
      <w:r>
        <w:rPr>
          <w:rFonts w:ascii="Verdana" w:hAnsi="Verdana"/>
          <w:lang w:val="bg-BG"/>
        </w:rPr>
        <w:t>в УПИ</w:t>
      </w:r>
      <w:r w:rsidRPr="008030E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ХХ-18</w:t>
      </w:r>
      <w:r w:rsidRPr="008030EF">
        <w:rPr>
          <w:rFonts w:ascii="Verdana" w:hAnsi="Verdana"/>
          <w:lang w:val="bg-BG"/>
        </w:rPr>
        <w:t xml:space="preserve">, с. </w:t>
      </w:r>
      <w:r>
        <w:rPr>
          <w:rFonts w:ascii="Verdana" w:hAnsi="Verdana"/>
          <w:lang w:val="bg-BG"/>
        </w:rPr>
        <w:t>Крумово</w:t>
      </w:r>
      <w:r w:rsidRPr="008030EF">
        <w:rPr>
          <w:rFonts w:ascii="Verdana" w:hAnsi="Verdana"/>
          <w:lang w:val="bg-BG"/>
        </w:rPr>
        <w:t>, община „Родопи“</w:t>
      </w:r>
      <w:r>
        <w:rPr>
          <w:rFonts w:ascii="Verdana" w:hAnsi="Verdana"/>
          <w:lang w:val="bg-BG"/>
        </w:rPr>
        <w:t>.</w:t>
      </w:r>
    </w:p>
    <w:p w:rsidR="00BF6B87" w:rsidRDefault="00BF6B87" w:rsidP="006C0EC4">
      <w:pPr>
        <w:ind w:right="240"/>
        <w:jc w:val="both"/>
        <w:rPr>
          <w:rFonts w:ascii="Verdana" w:hAnsi="Verdana"/>
          <w:bCs/>
          <w:lang w:val="ru-RU"/>
        </w:rPr>
      </w:pPr>
    </w:p>
    <w:p w:rsidR="00BF6B87" w:rsidRPr="008030EF" w:rsidRDefault="00BF6B87" w:rsidP="006C0EC4">
      <w:pPr>
        <w:ind w:right="240"/>
        <w:jc w:val="both"/>
        <w:rPr>
          <w:rFonts w:ascii="Verdana" w:hAnsi="Verdana"/>
          <w:bCs/>
          <w:lang w:val="bg-BG"/>
        </w:rPr>
      </w:pPr>
      <w:r w:rsidRPr="008030EF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8030EF">
        <w:rPr>
          <w:rFonts w:ascii="Verdana" w:hAnsi="Verdana"/>
          <w:bCs/>
          <w:lang w:val="bg-BG"/>
        </w:rPr>
        <w:t xml:space="preserve">, </w:t>
      </w:r>
    </w:p>
    <w:p w:rsidR="00BF6B87" w:rsidRPr="00516466" w:rsidRDefault="00BF6B87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BF6B87" w:rsidRPr="00516466" w:rsidRDefault="00BF6B87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BF6B87" w:rsidRPr="00516466" w:rsidRDefault="00BF6B87" w:rsidP="00BF1A7F">
      <w:pPr>
        <w:spacing w:before="120"/>
        <w:ind w:right="283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F6B87" w:rsidRPr="00516466" w:rsidRDefault="00BF6B87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11, буква </w:t>
      </w:r>
      <w:r>
        <w:rPr>
          <w:rFonts w:ascii="Verdana" w:hAnsi="Verdana"/>
          <w:lang w:val="bg-BG"/>
        </w:rPr>
        <w:t>„д”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BF6B87" w:rsidRPr="00516466" w:rsidRDefault="00BF6B87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  <w:lang w:val="ru-RU"/>
        </w:rPr>
        <w:t>я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Родопи и с. Крумово.</w:t>
      </w:r>
    </w:p>
    <w:p w:rsidR="00BF6B87" w:rsidRPr="00516466" w:rsidRDefault="00BF6B87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BF6B87" w:rsidRPr="00516466" w:rsidRDefault="00BF6B87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>
        <w:rPr>
          <w:rFonts w:ascii="Verdana" w:hAnsi="Verdana"/>
          <w:lang w:val="bg-BG"/>
        </w:rPr>
        <w:t xml:space="preserve"> (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>
        <w:rPr>
          <w:rFonts w:ascii="Verdana" w:hAnsi="Verdana"/>
          <w:lang w:val="bg-BG"/>
        </w:rPr>
        <w:t>).</w:t>
      </w:r>
    </w:p>
    <w:p w:rsidR="00BF6B87" w:rsidRPr="00516466" w:rsidRDefault="00BF6B8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BF6B87" w:rsidRPr="00516466" w:rsidRDefault="00BF6B8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BF6B87" w:rsidRPr="00516466" w:rsidRDefault="00BF6B8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BF6B87" w:rsidRPr="00516466" w:rsidRDefault="00BF6B8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BF6B87" w:rsidRPr="00516466" w:rsidRDefault="00BF6B87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BF6B87" w:rsidRPr="00BD3E37" w:rsidRDefault="00BF6B8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>лите на опазване на най-близката</w:t>
      </w:r>
      <w:r w:rsidRPr="00BD3E37">
        <w:rPr>
          <w:rFonts w:ascii="Verdana" w:hAnsi="Verdana"/>
          <w:lang w:val="ru-RU"/>
        </w:rPr>
        <w:t xml:space="preserve"> защитен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ru-RU"/>
        </w:rPr>
        <w:t>0000194 „Река Чая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BF6B87" w:rsidRPr="00516466" w:rsidRDefault="00BF6B87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BF6B87" w:rsidRPr="00516466" w:rsidRDefault="00BF6B8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BF6B87" w:rsidRPr="00516466" w:rsidRDefault="00BF6B8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BF6B87" w:rsidRPr="00516466" w:rsidRDefault="00BF6B87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BF6B87" w:rsidRPr="00516466" w:rsidRDefault="00BF6B87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BF6B87" w:rsidRPr="00516466" w:rsidRDefault="00BF6B87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BF6B87" w:rsidRDefault="00BF6B87" w:rsidP="00516466">
      <w:pPr>
        <w:ind w:right="566"/>
        <w:jc w:val="both"/>
        <w:rPr>
          <w:rFonts w:ascii="Verdana" w:hAnsi="Verdana"/>
          <w:lang w:val="ru-RU"/>
        </w:rPr>
      </w:pPr>
    </w:p>
    <w:p w:rsidR="00BF6B87" w:rsidRDefault="00BF6B87" w:rsidP="00516466">
      <w:pPr>
        <w:ind w:right="566"/>
        <w:jc w:val="both"/>
        <w:rPr>
          <w:rFonts w:ascii="Verdana" w:hAnsi="Verdana"/>
          <w:lang w:val="ru-RU"/>
        </w:rPr>
      </w:pPr>
    </w:p>
    <w:p w:rsidR="00BF6B87" w:rsidRDefault="00BF6B87" w:rsidP="00516466">
      <w:pPr>
        <w:ind w:right="566"/>
        <w:jc w:val="both"/>
        <w:rPr>
          <w:rFonts w:ascii="Verdana" w:hAnsi="Verdana"/>
          <w:lang w:val="ru-RU"/>
        </w:rPr>
      </w:pPr>
    </w:p>
    <w:p w:rsidR="00BF6B87" w:rsidRPr="00516466" w:rsidRDefault="00BF6B87" w:rsidP="00516466">
      <w:pPr>
        <w:ind w:right="566"/>
        <w:jc w:val="both"/>
        <w:rPr>
          <w:rFonts w:ascii="Verdana" w:hAnsi="Verdana"/>
          <w:lang w:val="ru-RU"/>
        </w:rPr>
      </w:pPr>
    </w:p>
    <w:p w:rsidR="00BF6B87" w:rsidRPr="00516466" w:rsidRDefault="00BF6B87" w:rsidP="006C0EC4">
      <w:pPr>
        <w:ind w:right="240"/>
        <w:jc w:val="both"/>
        <w:rPr>
          <w:rFonts w:ascii="Verdana" w:hAnsi="Verdana"/>
          <w:lang w:val="ru-RU"/>
        </w:rPr>
      </w:pPr>
    </w:p>
    <w:p w:rsidR="00BF6B87" w:rsidRDefault="00BF6B87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BF6B87" w:rsidRDefault="00BF6B87" w:rsidP="001C479F">
      <w:pPr>
        <w:jc w:val="both"/>
        <w:rPr>
          <w:rFonts w:ascii="Verdana" w:hAnsi="Verdana"/>
          <w:b/>
          <w:lang w:val="ru-RU"/>
        </w:rPr>
      </w:pPr>
    </w:p>
    <w:p w:rsidR="00BF6B87" w:rsidRDefault="00BF6B87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BF6B87" w:rsidRDefault="00BF6B87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BF6B87" w:rsidRDefault="00BF6B87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</w:t>
      </w:r>
    </w:p>
    <w:p w:rsidR="00BF6B87" w:rsidRDefault="00BF6B87" w:rsidP="00EE5977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BF6B87" w:rsidRPr="00D31B84" w:rsidRDefault="00BF6B87" w:rsidP="009920E4">
      <w:pPr>
        <w:pStyle w:val="Footer"/>
        <w:tabs>
          <w:tab w:val="left" w:pos="1500"/>
        </w:tabs>
        <w:ind w:left="-540"/>
        <w:jc w:val="both"/>
      </w:pPr>
      <w:r>
        <w:rPr>
          <w:lang w:val="bg-BG"/>
        </w:rPr>
        <w:t xml:space="preserve">        </w:t>
      </w:r>
      <w:bookmarkStart w:id="0" w:name="_GoBack"/>
      <w:bookmarkEnd w:id="0"/>
    </w:p>
    <w:p w:rsidR="00BF6B87" w:rsidRPr="007C5D47" w:rsidRDefault="00BF6B87" w:rsidP="002A753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</w:p>
    <w:sectPr w:rsidR="00BF6B87" w:rsidRPr="007C5D47" w:rsidSect="00BF1A7F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B87" w:rsidRDefault="00BF6B87">
      <w:r>
        <w:separator/>
      </w:r>
    </w:p>
  </w:endnote>
  <w:endnote w:type="continuationSeparator" w:id="0">
    <w:p w:rsidR="00BF6B87" w:rsidRDefault="00BF6B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B87" w:rsidRDefault="00BF6B87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next-textbox:#Text Box 1;mso-fit-shape-to-text:t">
            <w:txbxContent>
              <w:p w:rsidR="00BF6B87" w:rsidRDefault="00BF6B87" w:rsidP="0022049F">
                <w:pPr>
                  <w:jc w:val="both"/>
                </w:pPr>
                <w:r w:rsidRPr="00D92A95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F6B87" w:rsidRPr="009463AE" w:rsidRDefault="00BF6B87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BF6B87" w:rsidRDefault="00BF6B87" w:rsidP="0022049F">
    <w:pPr>
      <w:pStyle w:val="Footer"/>
      <w:jc w:val="center"/>
      <w:rPr>
        <w:lang w:val="bg-BG"/>
      </w:rPr>
    </w:pPr>
  </w:p>
  <w:p w:rsidR="00BF6B87" w:rsidRPr="009463AE" w:rsidRDefault="00BF6B87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B87" w:rsidRDefault="00BF6B87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next-textbox:#Text Box 5;mso-fit-shape-to-text:t">
            <w:txbxContent>
              <w:p w:rsidR="00BF6B87" w:rsidRDefault="00BF6B87" w:rsidP="0022049F">
                <w:pPr>
                  <w:jc w:val="both"/>
                </w:pPr>
                <w:r w:rsidRPr="00D92A95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F6B87" w:rsidRPr="009463AE" w:rsidRDefault="00BF6B87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BF6B87" w:rsidRDefault="00BF6B87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B87" w:rsidRDefault="00BF6B87">
      <w:r>
        <w:separator/>
      </w:r>
    </w:p>
  </w:footnote>
  <w:footnote w:type="continuationSeparator" w:id="0">
    <w:p w:rsidR="00BF6B87" w:rsidRDefault="00BF6B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B87" w:rsidRPr="005B69F7" w:rsidRDefault="00BF6B87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BF6B87" w:rsidRPr="005B69F7" w:rsidRDefault="00BF6B87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9mm;mso-wrap-distance-right:3.17489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F6B87" w:rsidRPr="003106F6" w:rsidRDefault="00BF6B87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F6B87" w:rsidRPr="00ED1377" w:rsidRDefault="00BF6B87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3D99"/>
    <w:rsid w:val="00016EDA"/>
    <w:rsid w:val="00021BF7"/>
    <w:rsid w:val="00024F2D"/>
    <w:rsid w:val="00025686"/>
    <w:rsid w:val="00027681"/>
    <w:rsid w:val="0002786B"/>
    <w:rsid w:val="00027D5B"/>
    <w:rsid w:val="00031439"/>
    <w:rsid w:val="00034C24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3B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4CB2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6ECB"/>
    <w:rsid w:val="00107766"/>
    <w:rsid w:val="00115EDA"/>
    <w:rsid w:val="00121CAC"/>
    <w:rsid w:val="00123E51"/>
    <w:rsid w:val="00125FBE"/>
    <w:rsid w:val="00126AC5"/>
    <w:rsid w:val="00127630"/>
    <w:rsid w:val="00132E7B"/>
    <w:rsid w:val="00134AB7"/>
    <w:rsid w:val="00135F0F"/>
    <w:rsid w:val="00141A05"/>
    <w:rsid w:val="00143DAE"/>
    <w:rsid w:val="00156ED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76C9C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879"/>
    <w:rsid w:val="001E121D"/>
    <w:rsid w:val="001E1D29"/>
    <w:rsid w:val="001E2879"/>
    <w:rsid w:val="001E2CB3"/>
    <w:rsid w:val="001E7413"/>
    <w:rsid w:val="001F416F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0AA"/>
    <w:rsid w:val="00237946"/>
    <w:rsid w:val="00240CF2"/>
    <w:rsid w:val="002423EF"/>
    <w:rsid w:val="00242A4A"/>
    <w:rsid w:val="0024564B"/>
    <w:rsid w:val="002456A8"/>
    <w:rsid w:val="00246E16"/>
    <w:rsid w:val="00250531"/>
    <w:rsid w:val="00262EC7"/>
    <w:rsid w:val="002630A5"/>
    <w:rsid w:val="002639AF"/>
    <w:rsid w:val="002667A1"/>
    <w:rsid w:val="00266F3A"/>
    <w:rsid w:val="00267EAC"/>
    <w:rsid w:val="00272891"/>
    <w:rsid w:val="0027570A"/>
    <w:rsid w:val="0027600D"/>
    <w:rsid w:val="00280972"/>
    <w:rsid w:val="00281C00"/>
    <w:rsid w:val="00291153"/>
    <w:rsid w:val="002947C4"/>
    <w:rsid w:val="002A01D5"/>
    <w:rsid w:val="002A1E59"/>
    <w:rsid w:val="002A40DF"/>
    <w:rsid w:val="002A7535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35E7"/>
    <w:rsid w:val="00324E6D"/>
    <w:rsid w:val="00337E0F"/>
    <w:rsid w:val="003448CF"/>
    <w:rsid w:val="00346F7F"/>
    <w:rsid w:val="00355537"/>
    <w:rsid w:val="00357DB5"/>
    <w:rsid w:val="00360A71"/>
    <w:rsid w:val="00364678"/>
    <w:rsid w:val="00364C31"/>
    <w:rsid w:val="00366F76"/>
    <w:rsid w:val="00371948"/>
    <w:rsid w:val="00373B80"/>
    <w:rsid w:val="003757BF"/>
    <w:rsid w:val="003805FE"/>
    <w:rsid w:val="00380A9B"/>
    <w:rsid w:val="00383E59"/>
    <w:rsid w:val="00392137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E1A43"/>
    <w:rsid w:val="003E34E7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045"/>
    <w:rsid w:val="00433B0C"/>
    <w:rsid w:val="00433ECD"/>
    <w:rsid w:val="00436536"/>
    <w:rsid w:val="0044287A"/>
    <w:rsid w:val="00445526"/>
    <w:rsid w:val="00446B2F"/>
    <w:rsid w:val="00454502"/>
    <w:rsid w:val="004572F6"/>
    <w:rsid w:val="004616BF"/>
    <w:rsid w:val="004673C1"/>
    <w:rsid w:val="00471D02"/>
    <w:rsid w:val="00472077"/>
    <w:rsid w:val="00476CD6"/>
    <w:rsid w:val="00477885"/>
    <w:rsid w:val="00485390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B6721"/>
    <w:rsid w:val="004C0357"/>
    <w:rsid w:val="004C2B39"/>
    <w:rsid w:val="004D1C4C"/>
    <w:rsid w:val="004E33EB"/>
    <w:rsid w:val="004E4F05"/>
    <w:rsid w:val="004E5272"/>
    <w:rsid w:val="004E72EB"/>
    <w:rsid w:val="004F25DB"/>
    <w:rsid w:val="004F2C70"/>
    <w:rsid w:val="004F3F45"/>
    <w:rsid w:val="004F55FE"/>
    <w:rsid w:val="004F5C8E"/>
    <w:rsid w:val="00502456"/>
    <w:rsid w:val="00503E3B"/>
    <w:rsid w:val="005069E4"/>
    <w:rsid w:val="00512528"/>
    <w:rsid w:val="00513BA5"/>
    <w:rsid w:val="00516466"/>
    <w:rsid w:val="005204BB"/>
    <w:rsid w:val="00523EC7"/>
    <w:rsid w:val="00527C1A"/>
    <w:rsid w:val="00531E84"/>
    <w:rsid w:val="00543628"/>
    <w:rsid w:val="005452D7"/>
    <w:rsid w:val="00546FF4"/>
    <w:rsid w:val="00547E76"/>
    <w:rsid w:val="00553C56"/>
    <w:rsid w:val="00553F40"/>
    <w:rsid w:val="0055537C"/>
    <w:rsid w:val="00555E33"/>
    <w:rsid w:val="00563007"/>
    <w:rsid w:val="00565F47"/>
    <w:rsid w:val="00570D9D"/>
    <w:rsid w:val="00572451"/>
    <w:rsid w:val="00573C3F"/>
    <w:rsid w:val="00575F17"/>
    <w:rsid w:val="00577837"/>
    <w:rsid w:val="0058079A"/>
    <w:rsid w:val="00591729"/>
    <w:rsid w:val="00591DB7"/>
    <w:rsid w:val="0059271F"/>
    <w:rsid w:val="00594FD5"/>
    <w:rsid w:val="00596A68"/>
    <w:rsid w:val="005A3C05"/>
    <w:rsid w:val="005A429E"/>
    <w:rsid w:val="005A46A8"/>
    <w:rsid w:val="005B0975"/>
    <w:rsid w:val="005B2D66"/>
    <w:rsid w:val="005B69F7"/>
    <w:rsid w:val="005B7A5C"/>
    <w:rsid w:val="005C1289"/>
    <w:rsid w:val="005C3667"/>
    <w:rsid w:val="005C477D"/>
    <w:rsid w:val="005C504E"/>
    <w:rsid w:val="005C534C"/>
    <w:rsid w:val="005C5A21"/>
    <w:rsid w:val="005C77B2"/>
    <w:rsid w:val="005D0B38"/>
    <w:rsid w:val="005D0FB7"/>
    <w:rsid w:val="005D1E5F"/>
    <w:rsid w:val="005D3D64"/>
    <w:rsid w:val="005D3EBF"/>
    <w:rsid w:val="005E01FC"/>
    <w:rsid w:val="005E0F11"/>
    <w:rsid w:val="005E775B"/>
    <w:rsid w:val="005F1F5A"/>
    <w:rsid w:val="005F57CB"/>
    <w:rsid w:val="005F7635"/>
    <w:rsid w:val="00600773"/>
    <w:rsid w:val="00605D70"/>
    <w:rsid w:val="006111D9"/>
    <w:rsid w:val="00617E82"/>
    <w:rsid w:val="00632DFF"/>
    <w:rsid w:val="0064019D"/>
    <w:rsid w:val="00641E01"/>
    <w:rsid w:val="00645260"/>
    <w:rsid w:val="00646A0B"/>
    <w:rsid w:val="00647427"/>
    <w:rsid w:val="00651339"/>
    <w:rsid w:val="00654DF4"/>
    <w:rsid w:val="006574AB"/>
    <w:rsid w:val="00663501"/>
    <w:rsid w:val="006656F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A6EEE"/>
    <w:rsid w:val="006B765F"/>
    <w:rsid w:val="006C0EC4"/>
    <w:rsid w:val="006C299C"/>
    <w:rsid w:val="006C4781"/>
    <w:rsid w:val="006C49D7"/>
    <w:rsid w:val="006C7C93"/>
    <w:rsid w:val="006D0265"/>
    <w:rsid w:val="006D09FC"/>
    <w:rsid w:val="006D1C91"/>
    <w:rsid w:val="006D298C"/>
    <w:rsid w:val="006D7701"/>
    <w:rsid w:val="006E28CD"/>
    <w:rsid w:val="006E337A"/>
    <w:rsid w:val="006E68BC"/>
    <w:rsid w:val="006E7EF5"/>
    <w:rsid w:val="006F26FC"/>
    <w:rsid w:val="006F27D9"/>
    <w:rsid w:val="006F638C"/>
    <w:rsid w:val="00700808"/>
    <w:rsid w:val="00702AA5"/>
    <w:rsid w:val="0070397E"/>
    <w:rsid w:val="00703CC0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7F6BE0"/>
    <w:rsid w:val="008030EF"/>
    <w:rsid w:val="0081409C"/>
    <w:rsid w:val="00814156"/>
    <w:rsid w:val="00814558"/>
    <w:rsid w:val="00815FC9"/>
    <w:rsid w:val="00817645"/>
    <w:rsid w:val="0082183E"/>
    <w:rsid w:val="00824886"/>
    <w:rsid w:val="00830149"/>
    <w:rsid w:val="00840783"/>
    <w:rsid w:val="00840A15"/>
    <w:rsid w:val="00841E6D"/>
    <w:rsid w:val="00843527"/>
    <w:rsid w:val="00843D6F"/>
    <w:rsid w:val="00847A2F"/>
    <w:rsid w:val="00847E91"/>
    <w:rsid w:val="00853C72"/>
    <w:rsid w:val="00856572"/>
    <w:rsid w:val="0085724E"/>
    <w:rsid w:val="0086143B"/>
    <w:rsid w:val="008728FF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027D"/>
    <w:rsid w:val="008A3212"/>
    <w:rsid w:val="008A4F68"/>
    <w:rsid w:val="008A7009"/>
    <w:rsid w:val="008B219A"/>
    <w:rsid w:val="008B28DB"/>
    <w:rsid w:val="008B30EF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8F6943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12B6"/>
    <w:rsid w:val="00935B24"/>
    <w:rsid w:val="00936950"/>
    <w:rsid w:val="00941A7F"/>
    <w:rsid w:val="00942296"/>
    <w:rsid w:val="009463AE"/>
    <w:rsid w:val="00946A47"/>
    <w:rsid w:val="009565A3"/>
    <w:rsid w:val="00956C06"/>
    <w:rsid w:val="00956C66"/>
    <w:rsid w:val="0095726D"/>
    <w:rsid w:val="00964467"/>
    <w:rsid w:val="009659B1"/>
    <w:rsid w:val="00973665"/>
    <w:rsid w:val="009750DB"/>
    <w:rsid w:val="009920E4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C4C77"/>
    <w:rsid w:val="009C522D"/>
    <w:rsid w:val="009D2CD2"/>
    <w:rsid w:val="009D2E22"/>
    <w:rsid w:val="009D3589"/>
    <w:rsid w:val="009E17C9"/>
    <w:rsid w:val="00A0273D"/>
    <w:rsid w:val="00A06685"/>
    <w:rsid w:val="00A06CFC"/>
    <w:rsid w:val="00A1396A"/>
    <w:rsid w:val="00A31458"/>
    <w:rsid w:val="00A328B3"/>
    <w:rsid w:val="00A340FE"/>
    <w:rsid w:val="00A40C9E"/>
    <w:rsid w:val="00A448AE"/>
    <w:rsid w:val="00A4652A"/>
    <w:rsid w:val="00A468F8"/>
    <w:rsid w:val="00A46FDC"/>
    <w:rsid w:val="00A476BC"/>
    <w:rsid w:val="00A51CE0"/>
    <w:rsid w:val="00A52CB1"/>
    <w:rsid w:val="00A710D1"/>
    <w:rsid w:val="00A763AD"/>
    <w:rsid w:val="00A80944"/>
    <w:rsid w:val="00A80AC2"/>
    <w:rsid w:val="00A82D09"/>
    <w:rsid w:val="00A82F76"/>
    <w:rsid w:val="00A83A5B"/>
    <w:rsid w:val="00A87915"/>
    <w:rsid w:val="00A9722C"/>
    <w:rsid w:val="00AA201B"/>
    <w:rsid w:val="00AA4574"/>
    <w:rsid w:val="00AA5032"/>
    <w:rsid w:val="00AA5C06"/>
    <w:rsid w:val="00AA60B8"/>
    <w:rsid w:val="00AB4F09"/>
    <w:rsid w:val="00AB6D29"/>
    <w:rsid w:val="00AB7547"/>
    <w:rsid w:val="00AB7C38"/>
    <w:rsid w:val="00AC0CF8"/>
    <w:rsid w:val="00AC593A"/>
    <w:rsid w:val="00AC74DB"/>
    <w:rsid w:val="00AD34CC"/>
    <w:rsid w:val="00AD77EF"/>
    <w:rsid w:val="00AE3CEA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0F61"/>
    <w:rsid w:val="00B73574"/>
    <w:rsid w:val="00B74F2D"/>
    <w:rsid w:val="00B76562"/>
    <w:rsid w:val="00B773FF"/>
    <w:rsid w:val="00B81D03"/>
    <w:rsid w:val="00B82E54"/>
    <w:rsid w:val="00B83F9D"/>
    <w:rsid w:val="00B84EA1"/>
    <w:rsid w:val="00B93709"/>
    <w:rsid w:val="00B9472C"/>
    <w:rsid w:val="00B9580C"/>
    <w:rsid w:val="00BA1A63"/>
    <w:rsid w:val="00BA2B37"/>
    <w:rsid w:val="00BA4EA7"/>
    <w:rsid w:val="00BA530F"/>
    <w:rsid w:val="00BA5655"/>
    <w:rsid w:val="00BB1B56"/>
    <w:rsid w:val="00BB4848"/>
    <w:rsid w:val="00BC2769"/>
    <w:rsid w:val="00BC6140"/>
    <w:rsid w:val="00BD3201"/>
    <w:rsid w:val="00BD3E37"/>
    <w:rsid w:val="00BD6F32"/>
    <w:rsid w:val="00BE007A"/>
    <w:rsid w:val="00BE2FB5"/>
    <w:rsid w:val="00BE468C"/>
    <w:rsid w:val="00BE62AF"/>
    <w:rsid w:val="00BF1A7F"/>
    <w:rsid w:val="00BF33E5"/>
    <w:rsid w:val="00BF4F84"/>
    <w:rsid w:val="00BF6B87"/>
    <w:rsid w:val="00C00F33"/>
    <w:rsid w:val="00C01ADC"/>
    <w:rsid w:val="00C02C90"/>
    <w:rsid w:val="00C0377B"/>
    <w:rsid w:val="00C03BE2"/>
    <w:rsid w:val="00C04396"/>
    <w:rsid w:val="00C05CF2"/>
    <w:rsid w:val="00C0795C"/>
    <w:rsid w:val="00C1164B"/>
    <w:rsid w:val="00C1303A"/>
    <w:rsid w:val="00C13D80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5597C"/>
    <w:rsid w:val="00C612F3"/>
    <w:rsid w:val="00C61B25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3224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5EBB"/>
    <w:rsid w:val="00CD6886"/>
    <w:rsid w:val="00CD6FF0"/>
    <w:rsid w:val="00CE04E3"/>
    <w:rsid w:val="00CE16D4"/>
    <w:rsid w:val="00CF0BA6"/>
    <w:rsid w:val="00CF0F2D"/>
    <w:rsid w:val="00CF2178"/>
    <w:rsid w:val="00CF6C31"/>
    <w:rsid w:val="00CF6DFC"/>
    <w:rsid w:val="00CF7D9A"/>
    <w:rsid w:val="00D00DA5"/>
    <w:rsid w:val="00D047CE"/>
    <w:rsid w:val="00D05D58"/>
    <w:rsid w:val="00D127FE"/>
    <w:rsid w:val="00D12D3A"/>
    <w:rsid w:val="00D13541"/>
    <w:rsid w:val="00D14868"/>
    <w:rsid w:val="00D15275"/>
    <w:rsid w:val="00D16EAD"/>
    <w:rsid w:val="00D17C8B"/>
    <w:rsid w:val="00D20C05"/>
    <w:rsid w:val="00D2322D"/>
    <w:rsid w:val="00D26A6C"/>
    <w:rsid w:val="00D31B84"/>
    <w:rsid w:val="00D33A38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5B62"/>
    <w:rsid w:val="00D76D3A"/>
    <w:rsid w:val="00D77ABA"/>
    <w:rsid w:val="00D82F62"/>
    <w:rsid w:val="00D8478C"/>
    <w:rsid w:val="00D87EDE"/>
    <w:rsid w:val="00D90E42"/>
    <w:rsid w:val="00D92A95"/>
    <w:rsid w:val="00D952D5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C3C97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06265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60BA4"/>
    <w:rsid w:val="00E67781"/>
    <w:rsid w:val="00E727D5"/>
    <w:rsid w:val="00E75868"/>
    <w:rsid w:val="00E75BF3"/>
    <w:rsid w:val="00E7605C"/>
    <w:rsid w:val="00E77288"/>
    <w:rsid w:val="00E835D8"/>
    <w:rsid w:val="00E84219"/>
    <w:rsid w:val="00E91FE5"/>
    <w:rsid w:val="00E943C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E5977"/>
    <w:rsid w:val="00EF03B0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523B"/>
    <w:rsid w:val="00F360F2"/>
    <w:rsid w:val="00F36971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1F6"/>
    <w:rsid w:val="00F75B71"/>
    <w:rsid w:val="00F75D6C"/>
    <w:rsid w:val="00F772FF"/>
    <w:rsid w:val="00F94B8F"/>
    <w:rsid w:val="00F96D94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  <w:style w:type="paragraph" w:customStyle="1" w:styleId="CharCharChar0">
    <w:name w:val="Char Char Знак Char"/>
    <w:basedOn w:val="Normal"/>
    <w:uiPriority w:val="99"/>
    <w:rsid w:val="00EE5977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1">
    <w:name w:val="Char Char11"/>
    <w:uiPriority w:val="99"/>
    <w:rsid w:val="006656F1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F772FF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371948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502456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90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</TotalTime>
  <Pages>2</Pages>
  <Words>602</Words>
  <Characters>3432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9</cp:revision>
  <cp:lastPrinted>2014-01-14T11:27:00Z</cp:lastPrinted>
  <dcterms:created xsi:type="dcterms:W3CDTF">2014-01-13T07:23:00Z</dcterms:created>
  <dcterms:modified xsi:type="dcterms:W3CDTF">2014-01-14T11:35:00Z</dcterms:modified>
</cp:coreProperties>
</file>